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AF4A1" w14:textId="35FE09CB" w:rsidR="00BA00A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PHELIPP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d.1484-1495)</w:t>
      </w:r>
    </w:p>
    <w:p w14:paraId="6DCA7F0B" w14:textId="689B860D" w:rsid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Hugate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7289EC" w14:textId="1221FD7A" w:rsid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05E386" w14:textId="25F659FB" w:rsid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6C4E7" w14:textId="3AEBA899" w:rsid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Nov.1484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p.129)</w:t>
      </w:r>
    </w:p>
    <w:p w14:paraId="7DAFC753" w14:textId="639EE006" w:rsid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Jan.</w:t>
      </w: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105409C" w14:textId="218C993C" w:rsid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F503D" w14:textId="77160BE6" w:rsid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D36B4C" w14:textId="675F6DB3" w:rsidR="00814E9B" w:rsidRPr="00814E9B" w:rsidRDefault="00814E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2021</w:t>
      </w:r>
    </w:p>
    <w:sectPr w:rsidR="00814E9B" w:rsidRPr="00814E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09930" w14:textId="77777777" w:rsidR="00814E9B" w:rsidRDefault="00814E9B" w:rsidP="009139A6">
      <w:r>
        <w:separator/>
      </w:r>
    </w:p>
  </w:endnote>
  <w:endnote w:type="continuationSeparator" w:id="0">
    <w:p w14:paraId="5B563C51" w14:textId="77777777" w:rsidR="00814E9B" w:rsidRDefault="00814E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96F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F6A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1B1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788F9" w14:textId="77777777" w:rsidR="00814E9B" w:rsidRDefault="00814E9B" w:rsidP="009139A6">
      <w:r>
        <w:separator/>
      </w:r>
    </w:p>
  </w:footnote>
  <w:footnote w:type="continuationSeparator" w:id="0">
    <w:p w14:paraId="7F4BFDFC" w14:textId="77777777" w:rsidR="00814E9B" w:rsidRDefault="00814E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53A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7A0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6BC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E9B"/>
    <w:rsid w:val="000666E0"/>
    <w:rsid w:val="002510B7"/>
    <w:rsid w:val="005C130B"/>
    <w:rsid w:val="00814E9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2293B"/>
  <w15:chartTrackingRefBased/>
  <w15:docId w15:val="{9B48C875-D637-44F3-B42C-75A629B2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2021-03-02T19:26:00Z</dcterms:created>
  <dcterms:modified xsi:type="dcterms:W3CDTF">2021-03-02T19:31:00Z</dcterms:modified>
</cp:coreProperties>
</file>